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9C622" w14:textId="77777777" w:rsidR="001E0A00" w:rsidRDefault="001E0A00" w:rsidP="001E0A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MARTYN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>(fl.1483)</w:t>
      </w:r>
    </w:p>
    <w:p w14:paraId="19A30043" w14:textId="77777777" w:rsidR="001E0A00" w:rsidRDefault="001E0A00" w:rsidP="001E0A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D4DD233" w14:textId="77777777" w:rsidR="001E0A00" w:rsidRDefault="001E0A00" w:rsidP="001E0A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1AD8C3B" w14:textId="77777777" w:rsidR="00F029ED" w:rsidRDefault="00F029ED" w:rsidP="00F02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Maldon, Essex, into</w:t>
      </w:r>
    </w:p>
    <w:p w14:paraId="39E9901F" w14:textId="77777777" w:rsidR="00F029ED" w:rsidRDefault="00F029ED" w:rsidP="00F02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Clement Spyce(q.v.).</w:t>
      </w:r>
    </w:p>
    <w:p w14:paraId="504AC330" w14:textId="77777777" w:rsidR="00F029ED" w:rsidRPr="00006CDB" w:rsidRDefault="00F029ED" w:rsidP="00F029E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006CDB">
        <w:rPr>
          <w:rFonts w:ascii="Times New Roman" w:eastAsia="Times New Roman" w:hAnsi="Times New Roman" w:cs="Times New Roman"/>
          <w:sz w:val="24"/>
          <w:szCs w:val="24"/>
        </w:rPr>
        <w:t xml:space="preserve">Calendar of Inquisitions Post Mortem 1 Edward V to Richard III, vol.XXV </w:t>
      </w:r>
    </w:p>
    <w:p w14:paraId="18C466EF" w14:textId="09151542" w:rsidR="00F029ED" w:rsidRDefault="00F029ED" w:rsidP="00F029ED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006CDB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pp.31-2)</w:t>
      </w:r>
    </w:p>
    <w:p w14:paraId="4D85A96C" w14:textId="77777777" w:rsidR="001E0A00" w:rsidRDefault="001E0A00" w:rsidP="001E0A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 Nov.1483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a juror on the inquisition post mortem held in Maldon, Essex, into</w:t>
      </w:r>
    </w:p>
    <w:p w14:paraId="1BC1653C" w14:textId="77777777" w:rsidR="001E0A00" w:rsidRDefault="001E0A00" w:rsidP="001E0A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lands of the late William Mountney(q.v.).</w:t>
      </w:r>
    </w:p>
    <w:p w14:paraId="65556FD5" w14:textId="77777777" w:rsidR="001E0A00" w:rsidRDefault="001E0A00" w:rsidP="001E0A0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19B031B2" w14:textId="77777777" w:rsidR="001E0A00" w:rsidRDefault="001E0A00" w:rsidP="001E0A0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p.4)</w:t>
      </w:r>
    </w:p>
    <w:p w14:paraId="74672F01" w14:textId="77777777" w:rsidR="00F029ED" w:rsidRPr="00F029ED" w:rsidRDefault="00F029ED" w:rsidP="00F029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029ED">
        <w:rPr>
          <w:rFonts w:ascii="Times New Roman" w:hAnsi="Times New Roman" w:cs="Times New Roman"/>
          <w:sz w:val="24"/>
          <w:szCs w:val="24"/>
        </w:rPr>
        <w:t>24 Nov.1483</w:t>
      </w:r>
      <w:r w:rsidRPr="00F029ED">
        <w:rPr>
          <w:rFonts w:ascii="Times New Roman" w:hAnsi="Times New Roman" w:cs="Times New Roman"/>
          <w:sz w:val="24"/>
          <w:szCs w:val="24"/>
        </w:rPr>
        <w:tab/>
        <w:t>He was a juror on the inquisition post mortem held in Maldon, Essex, into</w:t>
      </w:r>
    </w:p>
    <w:p w14:paraId="35833658" w14:textId="77777777" w:rsidR="00F029ED" w:rsidRPr="00F029ED" w:rsidRDefault="00F029ED" w:rsidP="00F029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029ED">
        <w:rPr>
          <w:rFonts w:ascii="Times New Roman" w:hAnsi="Times New Roman" w:cs="Times New Roman"/>
          <w:sz w:val="24"/>
          <w:szCs w:val="24"/>
        </w:rPr>
        <w:tab/>
      </w:r>
      <w:r w:rsidRPr="00F029ED">
        <w:rPr>
          <w:rFonts w:ascii="Times New Roman" w:hAnsi="Times New Roman" w:cs="Times New Roman"/>
          <w:sz w:val="24"/>
          <w:szCs w:val="24"/>
        </w:rPr>
        <w:tab/>
        <w:t>lands of Henry Bourchier, Earl of Essex(q.v.).</w:t>
      </w:r>
    </w:p>
    <w:p w14:paraId="5CDD5FB1" w14:textId="6C79E938" w:rsidR="00F029ED" w:rsidRDefault="00F029ED" w:rsidP="00F029ED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F029ED">
        <w:rPr>
          <w:rFonts w:ascii="Times New Roman" w:hAnsi="Times New Roman" w:cs="Times New Roman"/>
          <w:sz w:val="24"/>
          <w:szCs w:val="24"/>
        </w:rPr>
        <w:t>(“The Fifteenth-Century Inquisitions Post Mortem. A companion”, ed. Michael Hicks pub:  The Boydell Press 2012 p.37)</w:t>
      </w:r>
    </w:p>
    <w:p w14:paraId="176F420C" w14:textId="77777777" w:rsidR="001E0A00" w:rsidRDefault="001E0A00" w:rsidP="001E0A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2458BAC" w14:textId="77777777" w:rsidR="001E0A00" w:rsidRDefault="001E0A00" w:rsidP="001E0A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10BF9A2" w14:textId="77777777" w:rsidR="001E0A00" w:rsidRDefault="001E0A00" w:rsidP="001E0A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 June 2021</w:t>
      </w:r>
    </w:p>
    <w:p w14:paraId="209087A6" w14:textId="36BA0A6D" w:rsidR="00F029ED" w:rsidRDefault="00F029ED" w:rsidP="001E0A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 November 2023</w:t>
      </w:r>
    </w:p>
    <w:p w14:paraId="2B1375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F8026" w14:textId="77777777" w:rsidR="001E0A00" w:rsidRDefault="001E0A00" w:rsidP="009139A6">
      <w:r>
        <w:separator/>
      </w:r>
    </w:p>
  </w:endnote>
  <w:endnote w:type="continuationSeparator" w:id="0">
    <w:p w14:paraId="2FA71683" w14:textId="77777777" w:rsidR="001E0A00" w:rsidRDefault="001E0A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151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C57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19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E66CC" w14:textId="77777777" w:rsidR="001E0A00" w:rsidRDefault="001E0A00" w:rsidP="009139A6">
      <w:r>
        <w:separator/>
      </w:r>
    </w:p>
  </w:footnote>
  <w:footnote w:type="continuationSeparator" w:id="0">
    <w:p w14:paraId="373D542F" w14:textId="77777777" w:rsidR="001E0A00" w:rsidRDefault="001E0A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8B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DD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F8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A00"/>
    <w:rsid w:val="000666E0"/>
    <w:rsid w:val="001E0A0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29E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22FAF"/>
  <w15:chartTrackingRefBased/>
  <w15:docId w15:val="{B0BA88D2-AFD8-4772-BD32-05BCA831C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2021-06-10T11:05:00Z</dcterms:created>
  <dcterms:modified xsi:type="dcterms:W3CDTF">2023-11-21T09:58:00Z</dcterms:modified>
</cp:coreProperties>
</file>